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78A50" w14:textId="77777777" w:rsidR="00F908D3" w:rsidRDefault="00F908D3" w:rsidP="00F908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CLEGH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fl.1445)</w:t>
      </w:r>
    </w:p>
    <w:p w14:paraId="0511FA7B" w14:textId="77777777" w:rsidR="00F908D3" w:rsidRDefault="00F908D3" w:rsidP="00F908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the College of </w:t>
      </w:r>
      <w:proofErr w:type="gramStart"/>
      <w:r>
        <w:rPr>
          <w:rFonts w:cs="Times New Roman"/>
          <w:szCs w:val="24"/>
        </w:rPr>
        <w:t>Thomas</w:t>
      </w:r>
      <w:proofErr w:type="gramEnd"/>
      <w:r>
        <w:rPr>
          <w:rFonts w:cs="Times New Roman"/>
          <w:szCs w:val="24"/>
        </w:rPr>
        <w:t xml:space="preserve"> the Martyr in </w:t>
      </w:r>
      <w:proofErr w:type="spellStart"/>
      <w:r>
        <w:rPr>
          <w:rFonts w:cs="Times New Roman"/>
          <w:szCs w:val="24"/>
        </w:rPr>
        <w:t>Glasney</w:t>
      </w:r>
      <w:proofErr w:type="spellEnd"/>
      <w:r>
        <w:rPr>
          <w:rFonts w:cs="Times New Roman"/>
          <w:szCs w:val="24"/>
        </w:rPr>
        <w:t>.</w:t>
      </w:r>
    </w:p>
    <w:p w14:paraId="1DC2E4E0" w14:textId="77777777" w:rsidR="00F908D3" w:rsidRDefault="00F908D3" w:rsidP="00F908D3">
      <w:pPr>
        <w:pStyle w:val="NoSpacing"/>
        <w:rPr>
          <w:rFonts w:cs="Times New Roman"/>
          <w:szCs w:val="24"/>
        </w:rPr>
      </w:pPr>
    </w:p>
    <w:p w14:paraId="58D334F3" w14:textId="77777777" w:rsidR="00F908D3" w:rsidRDefault="00F908D3" w:rsidP="00F908D3">
      <w:pPr>
        <w:pStyle w:val="NoSpacing"/>
        <w:rPr>
          <w:rFonts w:cs="Times New Roman"/>
          <w:szCs w:val="24"/>
        </w:rPr>
      </w:pPr>
    </w:p>
    <w:p w14:paraId="39A3245F" w14:textId="77777777" w:rsidR="00F908D3" w:rsidRDefault="00F908D3" w:rsidP="00F908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Feb.1445</w:t>
      </w:r>
      <w:r>
        <w:rPr>
          <w:rFonts w:cs="Times New Roman"/>
          <w:szCs w:val="24"/>
        </w:rPr>
        <w:tab/>
        <w:t>He was ordained priest in the chapel below the manor of Clyst, Devon.</w:t>
      </w:r>
    </w:p>
    <w:p w14:paraId="42B71F09" w14:textId="77777777" w:rsidR="00F908D3" w:rsidRDefault="00F908D3" w:rsidP="00F908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(“Register of Edmund Lacy, Bishop of Exeter 1420-55” part 4 p.201)</w:t>
      </w:r>
    </w:p>
    <w:p w14:paraId="062E83E6" w14:textId="77777777" w:rsidR="00F908D3" w:rsidRDefault="00F908D3" w:rsidP="00F908D3">
      <w:pPr>
        <w:pStyle w:val="NoSpacing"/>
        <w:rPr>
          <w:rFonts w:cs="Times New Roman"/>
          <w:szCs w:val="24"/>
        </w:rPr>
      </w:pPr>
    </w:p>
    <w:p w14:paraId="4186CA0C" w14:textId="77777777" w:rsidR="00F908D3" w:rsidRDefault="00F908D3" w:rsidP="00F908D3">
      <w:pPr>
        <w:pStyle w:val="NoSpacing"/>
        <w:rPr>
          <w:rFonts w:cs="Times New Roman"/>
          <w:szCs w:val="24"/>
        </w:rPr>
      </w:pPr>
    </w:p>
    <w:p w14:paraId="6B0210BD" w14:textId="77777777" w:rsidR="00F908D3" w:rsidRDefault="00F908D3" w:rsidP="00F908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14 March 2025</w:t>
      </w:r>
      <w:r>
        <w:rPr>
          <w:rFonts w:cs="Times New Roman"/>
          <w:szCs w:val="24"/>
        </w:rPr>
        <w:fldChar w:fldCharType="end"/>
      </w:r>
    </w:p>
    <w:p w14:paraId="129D1FE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2F640" w14:textId="77777777" w:rsidR="00F908D3" w:rsidRDefault="00F908D3" w:rsidP="009139A6">
      <w:r>
        <w:separator/>
      </w:r>
    </w:p>
  </w:endnote>
  <w:endnote w:type="continuationSeparator" w:id="0">
    <w:p w14:paraId="1290940E" w14:textId="77777777" w:rsidR="00F908D3" w:rsidRDefault="00F908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2CC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79D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7DC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207F9" w14:textId="77777777" w:rsidR="00F908D3" w:rsidRDefault="00F908D3" w:rsidP="009139A6">
      <w:r>
        <w:separator/>
      </w:r>
    </w:p>
  </w:footnote>
  <w:footnote w:type="continuationSeparator" w:id="0">
    <w:p w14:paraId="536CAA96" w14:textId="77777777" w:rsidR="00F908D3" w:rsidRDefault="00F908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C73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B94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4FC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8D3"/>
    <w:rsid w:val="000666E0"/>
    <w:rsid w:val="002510B7"/>
    <w:rsid w:val="00270799"/>
    <w:rsid w:val="005C130B"/>
    <w:rsid w:val="00771D05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9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A561E"/>
  <w15:chartTrackingRefBased/>
  <w15:docId w15:val="{EF77950E-0E6B-419A-BC1E-064DD4735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2025-03-14T20:47:00Z</dcterms:created>
  <dcterms:modified xsi:type="dcterms:W3CDTF">2025-03-14T20:48:00Z</dcterms:modified>
</cp:coreProperties>
</file>